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21ADD" w:rsidRPr="00A21ADD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Τροφοδοτικό</w:t>
            </w:r>
          </w:p>
        </w:tc>
      </w:tr>
      <w:tr w:rsidR="00A21ADD" w:rsidRPr="00A21ADD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21AD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21ADD" w:rsidRPr="00A21ADD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Two independent channels with 0 to 30 V / 0 to 6 A DC &amp;</w:t>
            </w:r>
          </w:p>
          <w:p w:rsidR="00A21ADD" w:rsidRPr="00A21ADD" w:rsidRDefault="00A21ADD" w:rsidP="00A21ADD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additional output 0 to 6 V / 0 to 3 A DC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21ADD" w:rsidRPr="00A21ADD" w:rsidTr="000A4F13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Included PC software for remote control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21ADD" w:rsidRPr="00A21ADD" w:rsidTr="000A4F13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Set Resolution V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1 mV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Set Resolution I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1 mA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Accuracy V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≤ 0.03 % + 10 mV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Accuracy I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≤ 0.1 % + 8 mA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τουλάχιστον</w:t>
            </w: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Outputs Serial, Parallel, or plus/minus interconnected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21ADD" w:rsidRPr="00A21ADD" w:rsidTr="000A4F13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Interfaces LAN, USB host, USB device, RS-232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Operating Voltage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220 V AC (± 10%), 50 Hz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Over Voltage and Over Current protection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Residual Ripple V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≤ 0.01% + 3 mV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Residual Ripple I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≤ 0.01% + 3 mA</w:t>
            </w:r>
          </w:p>
        </w:tc>
        <w:tc>
          <w:tcPr>
            <w:tcW w:w="1080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Read Back Resolution V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1 mV (&lt; 10 V</w:t>
            </w:r>
            <w:proofErr w:type="gramStart"/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) ;</w:t>
            </w:r>
            <w:proofErr w:type="gramEnd"/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10 mV (&gt; 10 V)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Read Back Resolution I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1 mA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Read Back Accuracy V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≤ 0.03 % + 10 digits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Read Back Accuracy I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ab/>
              <w:t>≤ 0.1 % + 8 digits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Ελάχιστα Χαρακτηριστικά Οθόνης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 xml:space="preserve">10 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cm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(3.9”) 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TFT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Display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Display Resolution 480 x 320 Pixels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Display Colors 65536 Colors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Record of Output values to USB-Storage</w:t>
            </w:r>
          </w:p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A21ADD" w:rsidRPr="00A21ADD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1AD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21AD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1ADD" w:rsidRPr="00A21ADD" w:rsidRDefault="00A21ADD" w:rsidP="00A21A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21A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>
      <w:bookmarkStart w:id="0" w:name="_GoBack"/>
      <w:bookmarkEnd w:id="0"/>
    </w:p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80302B"/>
    <w:rsid w:val="00A21ADD"/>
    <w:rsid w:val="00B43CAA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1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2025-11-20T11:22:00Z</dcterms:created>
  <dcterms:modified xsi:type="dcterms:W3CDTF">2025-11-20T11:22:00Z</dcterms:modified>
</cp:coreProperties>
</file>